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05D" w:rsidRPr="00E41321" w:rsidRDefault="00EE305D" w:rsidP="0080593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4"/>
          <w:lang w:eastAsia="ru-RU"/>
        </w:rPr>
      </w:pPr>
      <w:r w:rsidRPr="00E41321">
        <w:rPr>
          <w:rFonts w:ascii="Times New Roman" w:eastAsia="Times New Roman" w:hAnsi="Times New Roman"/>
          <w:sz w:val="26"/>
          <w:szCs w:val="24"/>
          <w:lang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596522133" r:id="rId6"/>
        </w:object>
      </w:r>
    </w:p>
    <w:p w:rsidR="00EE305D" w:rsidRPr="00E41321" w:rsidRDefault="00EE305D" w:rsidP="0080593B">
      <w:pPr>
        <w:spacing w:after="0" w:line="240" w:lineRule="auto"/>
        <w:jc w:val="center"/>
        <w:rPr>
          <w:rFonts w:ascii="Times New Roman" w:hAnsi="Times New Roman"/>
          <w:b/>
          <w:i/>
          <w:sz w:val="30"/>
          <w:szCs w:val="20"/>
          <w:lang w:eastAsia="ru-RU"/>
        </w:rPr>
      </w:pPr>
      <w:r w:rsidRPr="00E41321">
        <w:rPr>
          <w:rFonts w:ascii="Times New Roman" w:hAnsi="Times New Roman"/>
          <w:b/>
          <w:i/>
          <w:sz w:val="30"/>
          <w:szCs w:val="20"/>
          <w:lang w:eastAsia="ru-RU"/>
        </w:rPr>
        <w:t>УКРАЇНА</w:t>
      </w:r>
    </w:p>
    <w:p w:rsidR="00EE305D" w:rsidRPr="00E41321" w:rsidRDefault="00EE305D" w:rsidP="0080593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E41321">
        <w:rPr>
          <w:rFonts w:ascii="Times New Roman" w:hAnsi="Times New Roman"/>
          <w:b/>
          <w:i/>
          <w:sz w:val="28"/>
          <w:szCs w:val="28"/>
          <w:lang w:eastAsia="ru-RU"/>
        </w:rPr>
        <w:t>Пологівська районна рада</w:t>
      </w:r>
    </w:p>
    <w:p w:rsidR="00EE305D" w:rsidRPr="00E41321" w:rsidRDefault="00EE305D" w:rsidP="0080593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eastAsia="ru-RU"/>
        </w:rPr>
      </w:pPr>
      <w:r w:rsidRPr="00E41321">
        <w:rPr>
          <w:rFonts w:ascii="Times New Roman" w:hAnsi="Times New Roman"/>
          <w:b/>
          <w:i/>
          <w:sz w:val="28"/>
          <w:szCs w:val="24"/>
          <w:lang w:eastAsia="ru-RU"/>
        </w:rPr>
        <w:t>Запорізької області</w:t>
      </w:r>
    </w:p>
    <w:p w:rsidR="00EE305D" w:rsidRPr="00E41321" w:rsidRDefault="00EE305D" w:rsidP="0080593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eastAsia="ru-RU"/>
        </w:rPr>
      </w:pPr>
      <w:r w:rsidRPr="00E41321">
        <w:rPr>
          <w:rFonts w:ascii="Times New Roman" w:hAnsi="Times New Roman"/>
          <w:b/>
          <w:i/>
          <w:sz w:val="28"/>
          <w:szCs w:val="24"/>
          <w:lang w:eastAsia="ru-RU"/>
        </w:rPr>
        <w:t>сьомого скликання</w:t>
      </w:r>
    </w:p>
    <w:p w:rsidR="00EE305D" w:rsidRPr="00E41321" w:rsidRDefault="00EE305D" w:rsidP="0080593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eastAsia="ru-RU"/>
        </w:rPr>
      </w:pPr>
      <w:r w:rsidRPr="00E41321">
        <w:rPr>
          <w:rFonts w:ascii="Times New Roman" w:hAnsi="Times New Roman"/>
          <w:b/>
          <w:i/>
          <w:sz w:val="28"/>
          <w:szCs w:val="24"/>
          <w:lang w:eastAsia="ru-RU"/>
        </w:rPr>
        <w:t>тридцята позачергова сесія</w:t>
      </w:r>
    </w:p>
    <w:p w:rsidR="00EE305D" w:rsidRPr="00E41321" w:rsidRDefault="00EE305D" w:rsidP="0080593B">
      <w:pPr>
        <w:keepNext/>
        <w:spacing w:after="0" w:line="240" w:lineRule="exact"/>
        <w:jc w:val="center"/>
        <w:outlineLvl w:val="0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EE305D" w:rsidRPr="00E41321" w:rsidRDefault="00EE305D" w:rsidP="0080593B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E41321">
        <w:rPr>
          <w:rFonts w:ascii="Times New Roman" w:hAnsi="Times New Roman"/>
          <w:b/>
          <w:i/>
          <w:sz w:val="28"/>
          <w:szCs w:val="28"/>
          <w:lang w:eastAsia="ru-RU"/>
        </w:rPr>
        <w:t>Р і ш е н н я</w:t>
      </w:r>
    </w:p>
    <w:p w:rsidR="00EE305D" w:rsidRPr="00E41321" w:rsidRDefault="00EE305D" w:rsidP="0080593B">
      <w:pPr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szCs w:val="28"/>
          <w:lang w:eastAsia="ru-RU"/>
        </w:rPr>
      </w:pPr>
    </w:p>
    <w:p w:rsidR="00EE305D" w:rsidRPr="00E41321" w:rsidRDefault="00EE305D" w:rsidP="006E5CFB">
      <w:pPr>
        <w:rPr>
          <w:rFonts w:ascii="Times New Roman" w:hAnsi="Times New Roman"/>
          <w:sz w:val="28"/>
          <w:szCs w:val="28"/>
          <w:u w:val="single"/>
        </w:rPr>
      </w:pPr>
      <w:r w:rsidRPr="00E41321">
        <w:rPr>
          <w:rFonts w:ascii="Times New Roman" w:hAnsi="Times New Roman"/>
          <w:sz w:val="28"/>
          <w:szCs w:val="28"/>
        </w:rPr>
        <w:t>22 серпня 2018 року                                                                                             №</w:t>
      </w:r>
      <w:r w:rsidRPr="00E41321">
        <w:rPr>
          <w:rFonts w:ascii="Times New Roman" w:hAnsi="Times New Roman"/>
          <w:sz w:val="28"/>
          <w:szCs w:val="28"/>
          <w:u w:val="single"/>
        </w:rPr>
        <w:t xml:space="preserve">   8   </w:t>
      </w:r>
    </w:p>
    <w:p w:rsidR="00EE305D" w:rsidRPr="00E41321" w:rsidRDefault="00EE305D" w:rsidP="0080593B">
      <w:pPr>
        <w:spacing w:after="0" w:line="240" w:lineRule="auto"/>
        <w:jc w:val="both"/>
        <w:rPr>
          <w:rFonts w:ascii="Times New Roman" w:hAnsi="Times New Roman" w:cs="Calibri"/>
          <w:bCs/>
          <w:iCs/>
          <w:sz w:val="28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68"/>
      </w:tblGrid>
      <w:tr w:rsidR="00EE305D" w:rsidRPr="00E41321" w:rsidTr="00DE2F8C">
        <w:trPr>
          <w:trHeight w:val="1062"/>
        </w:trPr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EE305D" w:rsidRPr="00E41321" w:rsidRDefault="00EE305D" w:rsidP="0080593B">
            <w:pPr>
              <w:tabs>
                <w:tab w:val="left" w:pos="3382"/>
              </w:tabs>
              <w:spacing w:after="0" w:line="240" w:lineRule="exact"/>
              <w:jc w:val="both"/>
              <w:rPr>
                <w:rFonts w:ascii="Times New Roman" w:hAnsi="Times New Roman" w:cs="Calibri"/>
                <w:sz w:val="28"/>
                <w:szCs w:val="24"/>
                <w:lang w:eastAsia="ru-RU"/>
              </w:rPr>
            </w:pPr>
            <w:r w:rsidRPr="00E41321">
              <w:rPr>
                <w:rFonts w:ascii="Times New Roman" w:hAnsi="Times New Roman" w:cs="Calibri"/>
                <w:sz w:val="28"/>
                <w:szCs w:val="24"/>
                <w:lang w:eastAsia="ru-RU"/>
              </w:rPr>
              <w:t xml:space="preserve">Про внесення змін до Комплексної районної Програми «Діти. Сім’я. Перспектива.» на 2018-2022 роки (зі змінами та доповненнями)                       </w:t>
            </w:r>
          </w:p>
        </w:tc>
      </w:tr>
    </w:tbl>
    <w:p w:rsidR="00EE305D" w:rsidRPr="00E41321" w:rsidRDefault="00EE305D" w:rsidP="0080593B">
      <w:pPr>
        <w:spacing w:after="0" w:line="240" w:lineRule="auto"/>
        <w:ind w:firstLine="708"/>
        <w:jc w:val="both"/>
        <w:rPr>
          <w:rFonts w:ascii="Times New Roman" w:hAnsi="Times New Roman" w:cs="Calibri"/>
          <w:sz w:val="28"/>
          <w:szCs w:val="24"/>
          <w:lang w:eastAsia="ru-RU"/>
        </w:rPr>
      </w:pPr>
    </w:p>
    <w:p w:rsidR="00EE305D" w:rsidRPr="00E41321" w:rsidRDefault="00EE305D" w:rsidP="0080593B">
      <w:pPr>
        <w:spacing w:after="0" w:line="240" w:lineRule="auto"/>
        <w:ind w:firstLine="708"/>
        <w:jc w:val="both"/>
        <w:rPr>
          <w:rFonts w:ascii="Times New Roman" w:hAnsi="Times New Roman" w:cs="Calibri"/>
          <w:sz w:val="28"/>
          <w:szCs w:val="24"/>
          <w:lang w:eastAsia="ru-RU"/>
        </w:rPr>
      </w:pPr>
    </w:p>
    <w:p w:rsidR="00EE305D" w:rsidRPr="00E41321" w:rsidRDefault="00EE305D" w:rsidP="008059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1321">
        <w:rPr>
          <w:rFonts w:ascii="Times New Roman" w:hAnsi="Times New Roman"/>
          <w:sz w:val="28"/>
          <w:szCs w:val="28"/>
          <w:lang w:eastAsia="ru-RU"/>
        </w:rPr>
        <w:t>Керуючись ст. 43 Закону України «Про місцеве самоврядування в Україні», з метою організації повноцінного оздоровлення та відпочинку дітей, створення правових і соціальних умов для належного розвитку сім’ї, підвищення   ролі  сім’ї   як   основи   суспільства   Пологівська  районна    рада в и р і ш и л а :</w:t>
      </w:r>
    </w:p>
    <w:p w:rsidR="00EE305D" w:rsidRPr="00E41321" w:rsidRDefault="00EE305D" w:rsidP="008059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E305D" w:rsidRPr="00E41321" w:rsidRDefault="00EE305D" w:rsidP="0080593B">
      <w:pPr>
        <w:pStyle w:val="BodyText2"/>
        <w:ind w:firstLine="708"/>
        <w:rPr>
          <w:szCs w:val="28"/>
        </w:rPr>
      </w:pPr>
      <w:r w:rsidRPr="00E41321">
        <w:rPr>
          <w:szCs w:val="28"/>
        </w:rPr>
        <w:t>1. Внести зміни до Комплексної районної Програми «Діти. Сім’я. Перспектива.» на 2018-2022 роки» (зі змінами та доповненнями), затвердженої рішенням районної ради від 20.10.2017 № 2, (далі – Програма), а саме: у тексті Програми та Характеристиці до неї назву виконавця «комунальна установа «Пологівський центр первинної медико-санітарної допомоги» Пологівської районної ради Запорізької області» у всіх відмінках змінити на назву «комунальне підприємство «Пологівський центр первинної медико-санітарної допомоги» Пологівської районної ради Запорізької області» у відповідному відмінку.</w:t>
      </w:r>
    </w:p>
    <w:p w:rsidR="00EE305D" w:rsidRPr="00E41321" w:rsidRDefault="00EE305D" w:rsidP="0080593B">
      <w:pPr>
        <w:pStyle w:val="BodyText2"/>
        <w:ind w:firstLine="708"/>
        <w:rPr>
          <w:szCs w:val="28"/>
        </w:rPr>
      </w:pPr>
    </w:p>
    <w:p w:rsidR="00EE305D" w:rsidRPr="00E41321" w:rsidRDefault="00EE305D" w:rsidP="0080593B">
      <w:pPr>
        <w:pStyle w:val="BodyText2"/>
        <w:ind w:firstLine="708"/>
        <w:rPr>
          <w:szCs w:val="28"/>
        </w:rPr>
      </w:pPr>
      <w:r w:rsidRPr="00E41321">
        <w:rPr>
          <w:szCs w:val="28"/>
        </w:rPr>
        <w:t>2. Рішення набирає чинності з моменту реєстрації юридичної особи.</w:t>
      </w:r>
    </w:p>
    <w:p w:rsidR="00EE305D" w:rsidRPr="00E41321" w:rsidRDefault="00EE305D" w:rsidP="0080593B">
      <w:pPr>
        <w:spacing w:after="0" w:line="223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E305D" w:rsidRPr="00E41321" w:rsidRDefault="00EE305D" w:rsidP="0080593B">
      <w:pPr>
        <w:tabs>
          <w:tab w:val="left" w:pos="709"/>
        </w:tabs>
        <w:suppressAutoHyphens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AFA"/>
          <w:lang w:eastAsia="ru-RU"/>
        </w:rPr>
      </w:pPr>
      <w:r w:rsidRPr="00E41321">
        <w:rPr>
          <w:rFonts w:ascii="Times New Roman" w:hAnsi="Times New Roman"/>
          <w:sz w:val="28"/>
          <w:szCs w:val="28"/>
          <w:lang w:eastAsia="ru-RU"/>
        </w:rPr>
        <w:t xml:space="preserve">3. Контроль за виконанням покласти на постійну комісію районної ради з питань </w:t>
      </w:r>
      <w:r w:rsidRPr="00E41321">
        <w:rPr>
          <w:rFonts w:ascii="Times New Roman" w:hAnsi="Times New Roman"/>
          <w:bCs/>
          <w:sz w:val="28"/>
          <w:szCs w:val="28"/>
          <w:lang w:eastAsia="ru-RU"/>
        </w:rPr>
        <w:t>охорони здоров'я, освіти, культури, молодіжної політики та спорту</w:t>
      </w:r>
      <w:r w:rsidRPr="00E41321">
        <w:rPr>
          <w:rFonts w:ascii="Times New Roman" w:hAnsi="Times New Roman"/>
          <w:sz w:val="28"/>
          <w:szCs w:val="28"/>
          <w:shd w:val="clear" w:color="auto" w:fill="FFFAFA"/>
          <w:lang w:eastAsia="ru-RU"/>
        </w:rPr>
        <w:t xml:space="preserve"> і райдержадміністрацію.</w:t>
      </w:r>
    </w:p>
    <w:p w:rsidR="00EE305D" w:rsidRPr="00E41321" w:rsidRDefault="00EE305D" w:rsidP="008059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E305D" w:rsidRPr="00E41321" w:rsidRDefault="00EE305D" w:rsidP="008059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E305D" w:rsidRPr="00E41321" w:rsidRDefault="00EE305D" w:rsidP="008059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1321">
        <w:rPr>
          <w:rFonts w:ascii="Times New Roman" w:hAnsi="Times New Roman"/>
          <w:sz w:val="28"/>
          <w:szCs w:val="28"/>
          <w:lang w:eastAsia="ru-RU"/>
        </w:rPr>
        <w:t>Голова ради</w:t>
      </w:r>
      <w:r w:rsidRPr="00E41321">
        <w:rPr>
          <w:rFonts w:ascii="Times New Roman" w:hAnsi="Times New Roman"/>
          <w:sz w:val="28"/>
          <w:szCs w:val="28"/>
          <w:lang w:eastAsia="ru-RU"/>
        </w:rPr>
        <w:tab/>
      </w:r>
      <w:r w:rsidRPr="00E41321">
        <w:rPr>
          <w:rFonts w:ascii="Times New Roman" w:hAnsi="Times New Roman"/>
          <w:sz w:val="28"/>
          <w:szCs w:val="28"/>
          <w:lang w:eastAsia="ru-RU"/>
        </w:rPr>
        <w:tab/>
      </w:r>
      <w:r w:rsidRPr="00E41321">
        <w:rPr>
          <w:rFonts w:ascii="Times New Roman" w:hAnsi="Times New Roman"/>
          <w:sz w:val="28"/>
          <w:szCs w:val="28"/>
          <w:lang w:eastAsia="ru-RU"/>
        </w:rPr>
        <w:tab/>
      </w:r>
      <w:r w:rsidRPr="00E41321">
        <w:rPr>
          <w:rFonts w:ascii="Times New Roman" w:hAnsi="Times New Roman"/>
          <w:sz w:val="28"/>
          <w:szCs w:val="28"/>
          <w:lang w:eastAsia="ru-RU"/>
        </w:rPr>
        <w:tab/>
      </w:r>
      <w:r w:rsidRPr="00E41321">
        <w:rPr>
          <w:rFonts w:ascii="Times New Roman" w:hAnsi="Times New Roman"/>
          <w:sz w:val="28"/>
          <w:szCs w:val="28"/>
          <w:lang w:eastAsia="ru-RU"/>
        </w:rPr>
        <w:tab/>
      </w:r>
      <w:r w:rsidRPr="00E41321">
        <w:rPr>
          <w:rFonts w:ascii="Times New Roman" w:hAnsi="Times New Roman"/>
          <w:sz w:val="28"/>
          <w:szCs w:val="28"/>
          <w:lang w:eastAsia="ru-RU"/>
        </w:rPr>
        <w:tab/>
      </w:r>
      <w:r w:rsidRPr="00E41321">
        <w:rPr>
          <w:rFonts w:ascii="Times New Roman" w:hAnsi="Times New Roman"/>
          <w:sz w:val="28"/>
          <w:szCs w:val="28"/>
          <w:lang w:eastAsia="ru-RU"/>
        </w:rPr>
        <w:tab/>
      </w:r>
      <w:r w:rsidRPr="00E41321">
        <w:rPr>
          <w:rFonts w:ascii="Times New Roman" w:hAnsi="Times New Roman"/>
          <w:sz w:val="28"/>
          <w:szCs w:val="28"/>
          <w:lang w:eastAsia="ru-RU"/>
        </w:rPr>
        <w:tab/>
      </w:r>
      <w:r w:rsidRPr="00E41321">
        <w:rPr>
          <w:rFonts w:ascii="Times New Roman" w:hAnsi="Times New Roman"/>
          <w:sz w:val="28"/>
          <w:szCs w:val="28"/>
          <w:lang w:eastAsia="ru-RU"/>
        </w:rPr>
        <w:tab/>
        <w:t xml:space="preserve">  О.П.Покутній</w:t>
      </w:r>
    </w:p>
    <w:p w:rsidR="00EE305D" w:rsidRPr="00E41321" w:rsidRDefault="00EE305D" w:rsidP="0080593B">
      <w:pPr>
        <w:autoSpaceDE w:val="0"/>
        <w:autoSpaceDN w:val="0"/>
        <w:spacing w:after="0" w:line="240" w:lineRule="exact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EE305D" w:rsidRPr="00E41321" w:rsidRDefault="00EE305D"/>
    <w:sectPr w:rsidR="00EE305D" w:rsidRPr="00E41321" w:rsidSect="006E5C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7C73"/>
    <w:multiLevelType w:val="hybridMultilevel"/>
    <w:tmpl w:val="B7CA3F0E"/>
    <w:lvl w:ilvl="0" w:tplc="6DC22ED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8A95D27"/>
    <w:multiLevelType w:val="hybridMultilevel"/>
    <w:tmpl w:val="83C823F8"/>
    <w:lvl w:ilvl="0" w:tplc="AB765EBA">
      <w:start w:val="3"/>
      <w:numFmt w:val="bullet"/>
      <w:lvlText w:val=""/>
      <w:lvlJc w:val="left"/>
      <w:pPr>
        <w:ind w:left="106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572C"/>
    <w:rsid w:val="0003439C"/>
    <w:rsid w:val="0004373B"/>
    <w:rsid w:val="0014743C"/>
    <w:rsid w:val="00153C4C"/>
    <w:rsid w:val="001928EE"/>
    <w:rsid w:val="001939FD"/>
    <w:rsid w:val="00234510"/>
    <w:rsid w:val="002540E1"/>
    <w:rsid w:val="002D7326"/>
    <w:rsid w:val="00345454"/>
    <w:rsid w:val="00384D29"/>
    <w:rsid w:val="003D2C60"/>
    <w:rsid w:val="004565DC"/>
    <w:rsid w:val="00540543"/>
    <w:rsid w:val="005F5901"/>
    <w:rsid w:val="006E5CFB"/>
    <w:rsid w:val="006F479C"/>
    <w:rsid w:val="00721834"/>
    <w:rsid w:val="007563AD"/>
    <w:rsid w:val="0080593B"/>
    <w:rsid w:val="0086014E"/>
    <w:rsid w:val="00870ECD"/>
    <w:rsid w:val="008722EA"/>
    <w:rsid w:val="00874B92"/>
    <w:rsid w:val="00883F6E"/>
    <w:rsid w:val="00936917"/>
    <w:rsid w:val="009C3038"/>
    <w:rsid w:val="00A24228"/>
    <w:rsid w:val="00A31CD9"/>
    <w:rsid w:val="00A7144D"/>
    <w:rsid w:val="00AD5C4B"/>
    <w:rsid w:val="00AF2FF7"/>
    <w:rsid w:val="00B26459"/>
    <w:rsid w:val="00B3142F"/>
    <w:rsid w:val="00BC58D7"/>
    <w:rsid w:val="00BE1D9D"/>
    <w:rsid w:val="00D65AB4"/>
    <w:rsid w:val="00DE2F8C"/>
    <w:rsid w:val="00DE5B16"/>
    <w:rsid w:val="00E13682"/>
    <w:rsid w:val="00E41321"/>
    <w:rsid w:val="00E9572C"/>
    <w:rsid w:val="00EC1868"/>
    <w:rsid w:val="00EE305D"/>
    <w:rsid w:val="00EF58D5"/>
    <w:rsid w:val="00FC7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93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D5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5C4B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80593B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0593B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</TotalTime>
  <Pages>1</Pages>
  <Words>1002</Words>
  <Characters>572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admin</cp:lastModifiedBy>
  <cp:revision>10</cp:revision>
  <cp:lastPrinted>2018-08-23T06:33:00Z</cp:lastPrinted>
  <dcterms:created xsi:type="dcterms:W3CDTF">2018-08-09T08:03:00Z</dcterms:created>
  <dcterms:modified xsi:type="dcterms:W3CDTF">2018-08-23T06:36:00Z</dcterms:modified>
</cp:coreProperties>
</file>